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CE6" w:rsidRDefault="00B10CE6" w:rsidP="005D7F81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Вопрос: </w:t>
      </w:r>
      <w:r w:rsidRPr="005D7F81">
        <w:rPr>
          <w:rFonts w:ascii="Times New Roman" w:hAnsi="Times New Roman"/>
          <w:b/>
          <w:sz w:val="28"/>
          <w:szCs w:val="28"/>
        </w:rPr>
        <w:t>Действительно ли с 24.03.2018 отменяются справки о ДТП? Какие документы должны предоставляться вместо них?</w:t>
      </w:r>
    </w:p>
    <w:p w:rsidR="00B10CE6" w:rsidRPr="005D7F81" w:rsidRDefault="00B10CE6" w:rsidP="005D7F81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B10CE6" w:rsidRPr="005D7F81" w:rsidRDefault="00B10CE6" w:rsidP="005D7F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7F81">
        <w:rPr>
          <w:rFonts w:ascii="Times New Roman" w:hAnsi="Times New Roman"/>
          <w:sz w:val="28"/>
          <w:szCs w:val="28"/>
        </w:rPr>
        <w:t xml:space="preserve">Отвечает помощник прокурора Курского района </w:t>
      </w:r>
      <w:r>
        <w:rPr>
          <w:rFonts w:ascii="Times New Roman" w:hAnsi="Times New Roman"/>
          <w:sz w:val="28"/>
          <w:szCs w:val="28"/>
        </w:rPr>
        <w:t>Локтионов В.В.</w:t>
      </w:r>
      <w:r w:rsidRPr="005D7F81">
        <w:rPr>
          <w:rFonts w:ascii="Times New Roman" w:hAnsi="Times New Roman"/>
          <w:sz w:val="28"/>
          <w:szCs w:val="28"/>
        </w:rPr>
        <w:t>:</w:t>
      </w:r>
    </w:p>
    <w:p w:rsidR="00B10CE6" w:rsidRPr="005D7F81" w:rsidRDefault="00B10CE6" w:rsidP="005D7F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7F81">
        <w:rPr>
          <w:rFonts w:ascii="Times New Roman" w:hAnsi="Times New Roman"/>
          <w:sz w:val="28"/>
          <w:szCs w:val="28"/>
        </w:rPr>
        <w:t>С 20 октября 2017 года вступил в силу новый Административный регламент исполнения МВД РФ государственной функци</w:t>
      </w:r>
      <w:bookmarkStart w:id="0" w:name="_GoBack"/>
      <w:bookmarkEnd w:id="0"/>
      <w:r w:rsidRPr="005D7F81">
        <w:rPr>
          <w:rFonts w:ascii="Times New Roman" w:hAnsi="Times New Roman"/>
          <w:sz w:val="28"/>
          <w:szCs w:val="28"/>
        </w:rPr>
        <w:t xml:space="preserve">и по осуществлению федерального государственного надзора за соблюдением участниками дорожного движения требований законодательства РФ в области безопасности дорожного движения, согласно которому сотрудники МВД РФ </w:t>
      </w:r>
      <w:r w:rsidRPr="005D7F81">
        <w:rPr>
          <w:rFonts w:ascii="Times New Roman" w:hAnsi="Times New Roman"/>
          <w:bCs/>
          <w:sz w:val="28"/>
          <w:szCs w:val="28"/>
        </w:rPr>
        <w:t xml:space="preserve">перестали выдавать участникам дорожно-транспортного происшествия справки  о ДТП. Ранее </w:t>
      </w:r>
      <w:r w:rsidRPr="005D7F81">
        <w:rPr>
          <w:rFonts w:ascii="Times New Roman" w:hAnsi="Times New Roman"/>
          <w:sz w:val="28"/>
          <w:szCs w:val="28"/>
        </w:rPr>
        <w:t>такая справка была необходима во всех случаях, кроме тех, в которых применялся европротокол.</w:t>
      </w:r>
    </w:p>
    <w:p w:rsidR="00B10CE6" w:rsidRPr="005D7F81" w:rsidRDefault="00B10CE6" w:rsidP="005D7F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7F81">
        <w:rPr>
          <w:rFonts w:ascii="Times New Roman" w:hAnsi="Times New Roman"/>
          <w:sz w:val="28"/>
          <w:szCs w:val="28"/>
        </w:rPr>
        <w:t xml:space="preserve">С 24 марта 2018 года вступили в силу новые поправки в Правила обязательного страхования гражданской ответственности владельцев транспортных средств, которыми было исключено требование об обязательном приложении справки о ДТП к заявлению о страховом возмещении. </w:t>
      </w:r>
    </w:p>
    <w:p w:rsidR="00B10CE6" w:rsidRPr="005D7F81" w:rsidRDefault="00B10CE6" w:rsidP="005D7F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7F81">
        <w:rPr>
          <w:rFonts w:ascii="Times New Roman" w:hAnsi="Times New Roman"/>
          <w:sz w:val="28"/>
          <w:szCs w:val="28"/>
        </w:rPr>
        <w:t xml:space="preserve">В связи с этим в случае если авария оформляется с участием сотрудников ГИБДД, её участникам нужно получить от сотрудников полиции копии первичных процессуальных документов, таких как протокол об административном правонарушении, постановление по делу об АП, определение об отказе в возбуждении дела об АП, которые по-прежнему являются обязательным приложением к заявлению о страховой выплате (если </w:t>
      </w:r>
      <w:r w:rsidRPr="005D7F81">
        <w:rPr>
          <w:rStyle w:val="blk"/>
          <w:rFonts w:ascii="Times New Roman" w:hAnsi="Times New Roman"/>
          <w:sz w:val="28"/>
          <w:szCs w:val="28"/>
        </w:rPr>
        <w:t>составление таких документов предусмотрено законодательством РФ</w:t>
      </w:r>
      <w:r w:rsidRPr="005D7F81">
        <w:rPr>
          <w:rFonts w:ascii="Times New Roman" w:hAnsi="Times New Roman"/>
          <w:sz w:val="28"/>
          <w:szCs w:val="28"/>
        </w:rPr>
        <w:t>).</w:t>
      </w:r>
    </w:p>
    <w:sectPr w:rsidR="00B10CE6" w:rsidRPr="005D7F81" w:rsidSect="00681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997"/>
    <w:rsid w:val="00070AA1"/>
    <w:rsid w:val="00250FEF"/>
    <w:rsid w:val="002E79B8"/>
    <w:rsid w:val="004D2997"/>
    <w:rsid w:val="005D7F81"/>
    <w:rsid w:val="00650345"/>
    <w:rsid w:val="00681D19"/>
    <w:rsid w:val="006839B6"/>
    <w:rsid w:val="006C652C"/>
    <w:rsid w:val="006F7C73"/>
    <w:rsid w:val="00716C65"/>
    <w:rsid w:val="00754AD9"/>
    <w:rsid w:val="00836B37"/>
    <w:rsid w:val="008810D8"/>
    <w:rsid w:val="00B10CE6"/>
    <w:rsid w:val="00D94C06"/>
    <w:rsid w:val="00E24CEC"/>
    <w:rsid w:val="00FA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1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basedOn w:val="DefaultParagraphFont"/>
    <w:uiPriority w:val="99"/>
    <w:rsid w:val="00250FE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209</Words>
  <Characters>1196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BasilevS</dc:creator>
  <cp:keywords/>
  <dc:description/>
  <cp:lastModifiedBy>avdeeva.d</cp:lastModifiedBy>
  <cp:revision>5</cp:revision>
  <dcterms:created xsi:type="dcterms:W3CDTF">2018-04-09T18:12:00Z</dcterms:created>
  <dcterms:modified xsi:type="dcterms:W3CDTF">2018-04-11T12:08:00Z</dcterms:modified>
</cp:coreProperties>
</file>